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007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9007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9007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9007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9007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9007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9007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90073" w:rsidRPr="00990073">
          <w:rPr>
            <w:b w:val="0"/>
          </w:rPr>
          <w:t xml:space="preserve"> 11091/005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90073" w:rsidP="00232C8F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90073" w:rsidP="00232C8F">
            <w:r>
              <w:t>27330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90073" w:rsidRPr="00990073">
          <w:rPr>
            <w:rStyle w:val="aa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90073" w:rsidRPr="00990073">
          <w:rPr>
            <w:rStyle w:val="aa"/>
          </w:rPr>
          <w:t>7;</w:t>
        </w:r>
        <w:r w:rsidR="00990073" w:rsidRPr="00990073">
          <w:rPr>
            <w:u w:val="single"/>
          </w:rPr>
          <w:t xml:space="preserve">  11091/005, 11091/005-1А (11091/005), 11091/005-2А (11091/005), 11091/005-3А (11091/005), 11091/005-4А (11091/005), 11091/005-5А (11091/005), 11091/005-6А (11091/005)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90073" w:rsidRPr="0099007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9007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90073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90073" w:rsidP="00C31869">
            <w:pPr>
              <w:jc w:val="center"/>
            </w:pPr>
            <w:r>
              <w:t>7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9007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9007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90073" w:rsidP="00C31869">
            <w:pPr>
              <w:jc w:val="center"/>
            </w:pPr>
            <w:r>
              <w:t>014-300-277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014-632-061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153-678-873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046-675-120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177-618-076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020-795-078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  <w:tr w:rsidR="0099007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90073" w:rsidRDefault="00990073" w:rsidP="00C31869">
            <w:pPr>
              <w:jc w:val="center"/>
            </w:pPr>
            <w:r>
              <w:t>156-632-865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073" w:rsidRPr="003947ED" w:rsidRDefault="00990073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90073" w:rsidRPr="00990073">
          <w:rPr>
            <w:rStyle w:val="aa"/>
          </w:rPr>
          <w:t xml:space="preserve"> ПЭВМ, Микроскоп, анализатор биохимический Минигем,</w:t>
        </w:r>
        <w:r w:rsidR="00990073" w:rsidRPr="00990073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90073" w:rsidRPr="00990073">
          <w:rPr>
            <w:rStyle w:val="aa"/>
          </w:rPr>
          <w:t xml:space="preserve"> Дезинфицирующие средства,</w:t>
        </w:r>
        <w:r w:rsidR="00990073" w:rsidRPr="00990073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007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9007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9007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9007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9007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9007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17B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</w:t>
            </w:r>
            <w:r w:rsidR="000821FF">
              <w:rPr>
                <w:sz w:val="18"/>
                <w:szCs w:val="18"/>
              </w:rPr>
              <w:t>21.1., п. 1.2.15., п. 2.4., п. 4</w:t>
            </w:r>
            <w:r>
              <w:rPr>
                <w:sz w:val="18"/>
                <w:szCs w:val="18"/>
              </w:rPr>
              <w:t>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337259" w:rsidRPr="00337259">
          <w:rPr>
            <w:i/>
            <w:u w:val="single"/>
          </w:rPr>
          <w:t>1. Рекомендации по улучшению и оздоровлению условий труда:</w:t>
        </w:r>
        <w:r w:rsidR="00337259" w:rsidRPr="0033725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337259" w:rsidRPr="00337259">
          <w:rPr>
            <w:i/>
            <w:u w:val="single"/>
          </w:rPr>
          <w:tab/>
          <w:t>   </w:t>
        </w:r>
        <w:r w:rsidR="00337259" w:rsidRPr="00337259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337259" w:rsidRPr="00337259">
          <w:rPr>
            <w:i/>
            <w:u w:val="single"/>
          </w:rPr>
          <w:tab/>
          <w:t>   </w:t>
        </w:r>
        <w:r w:rsidR="00337259" w:rsidRPr="0033725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337259" w:rsidRPr="00337259">
          <w:rPr>
            <w:i/>
            <w:u w:val="single"/>
          </w:rPr>
          <w:tab/>
          <w:t>   </w:t>
        </w:r>
        <w:r w:rsidR="00337259" w:rsidRPr="0033725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337259" w:rsidRPr="0033725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37259" w:rsidRPr="00337259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007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007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>
      <w:r w:rsidRPr="003947ED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900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007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007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900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37259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90073" w:rsidP="004E51DC">
            <w:pPr>
              <w:pStyle w:val="a8"/>
            </w:pPr>
            <w:r>
              <w:t>Сорокина Марина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9007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Ромашина Инна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Галишникова Дарья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Лукошкина Елена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Зверкова Ольга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Атясова Елена Никитична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  <w:r>
              <w:t>Романина Анна Андреевна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073" w:rsidRPr="00990073" w:rsidRDefault="00990073" w:rsidP="004E51DC">
            <w:pPr>
              <w:pStyle w:val="a8"/>
            </w:pPr>
          </w:p>
        </w:tc>
      </w:tr>
      <w:tr w:rsidR="00990073" w:rsidRPr="00990073" w:rsidTr="0099007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90073" w:rsidRPr="00990073" w:rsidRDefault="00990073" w:rsidP="00EF07A3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90073" w:rsidRPr="00990073" w:rsidRDefault="00990073" w:rsidP="004E51DC">
            <w:pPr>
              <w:pStyle w:val="a8"/>
              <w:rPr>
                <w:vertAlign w:val="superscript"/>
              </w:rPr>
            </w:pPr>
            <w:r w:rsidRPr="00990073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9007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A76B7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A76B7B" w:rsidRPr="00C31869">
            <w:rPr>
              <w:rStyle w:val="ad"/>
              <w:sz w:val="20"/>
              <w:szCs w:val="20"/>
            </w:rPr>
            <w:fldChar w:fldCharType="separate"/>
          </w:r>
          <w:r w:rsidR="00990073">
            <w:rPr>
              <w:rStyle w:val="ad"/>
              <w:noProof/>
              <w:sz w:val="20"/>
              <w:szCs w:val="20"/>
            </w:rPr>
            <w:t>1</w:t>
          </w:r>
          <w:r w:rsidR="00A76B7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0073" w:rsidRPr="0099007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заключение;"/>
    <w:docVar w:name="ceh_info" w:val=" Клинико-диагностическая лаборатория"/>
    <w:docVar w:name="class" w:val=" не определен "/>
    <w:docVar w:name="close_doc_flag" w:val="0"/>
    <w:docVar w:name="co_classes" w:val="   "/>
    <w:docVar w:name="codeok" w:val=" 27330 "/>
    <w:docVar w:name="codeok " w:val="    "/>
    <w:docVar w:name="col18" w:val=" 0 "/>
    <w:docVar w:name="colanal" w:val="  Отсутствуют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5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B430499FDF34DB18F7D1EC5D67A3A71"/>
    <w:docVar w:name="rm_id" w:val="114"/>
    <w:docVar w:name="rm_name" w:val="                                          "/>
    <w:docVar w:name="rm_number" w:val=" 11091/00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21FF"/>
    <w:rsid w:val="000860ED"/>
    <w:rsid w:val="000905BE"/>
    <w:rsid w:val="000D1F5B"/>
    <w:rsid w:val="00110025"/>
    <w:rsid w:val="001429B1"/>
    <w:rsid w:val="00145419"/>
    <w:rsid w:val="001456F8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22CC0"/>
    <w:rsid w:val="00337259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13B34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0BDC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33AF"/>
    <w:rsid w:val="007D1852"/>
    <w:rsid w:val="007D2CEA"/>
    <w:rsid w:val="00835248"/>
    <w:rsid w:val="00883461"/>
    <w:rsid w:val="008E666A"/>
    <w:rsid w:val="008E68DE"/>
    <w:rsid w:val="008E70C1"/>
    <w:rsid w:val="0090588D"/>
    <w:rsid w:val="0092778A"/>
    <w:rsid w:val="00952B02"/>
    <w:rsid w:val="00967790"/>
    <w:rsid w:val="0098630F"/>
    <w:rsid w:val="00990073"/>
    <w:rsid w:val="00A100AB"/>
    <w:rsid w:val="00A12349"/>
    <w:rsid w:val="00A7346C"/>
    <w:rsid w:val="00A76B7B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46DF9"/>
    <w:rsid w:val="00CA5196"/>
    <w:rsid w:val="00CE3307"/>
    <w:rsid w:val="00D76DF8"/>
    <w:rsid w:val="00DB1272"/>
    <w:rsid w:val="00DB5302"/>
    <w:rsid w:val="00DB6DA5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17BAF"/>
    <w:rsid w:val="00F31AF6"/>
    <w:rsid w:val="00F76072"/>
    <w:rsid w:val="00FA200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2016-11-24T08:09:00Z</dcterms:created>
  <dcterms:modified xsi:type="dcterms:W3CDTF">2016-11-25T06:19:00Z</dcterms:modified>
</cp:coreProperties>
</file>